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64" w:rsidRPr="00775135" w:rsidRDefault="00C73F64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C73F64" w:rsidRDefault="00C73F64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3/3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C73F64">
        <w:trPr>
          <w:trHeight w:val="200"/>
        </w:trPr>
        <w:tc>
          <w:tcPr>
            <w:tcW w:w="709" w:type="dxa"/>
            <w:vMerge w:val="restart"/>
            <w:vAlign w:val="center"/>
          </w:tcPr>
          <w:p w:rsidR="00C73F64" w:rsidRPr="00233E11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C73F64" w:rsidRPr="00BB1C7B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C73F64" w:rsidRPr="00233E11" w:rsidRDefault="00C73F64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C73F64" w:rsidRPr="00233E11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C73F64" w:rsidRPr="00233E11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C73F64" w:rsidRPr="00233E11" w:rsidRDefault="00C73F64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C73F64">
        <w:trPr>
          <w:trHeight w:val="487"/>
        </w:trPr>
        <w:tc>
          <w:tcPr>
            <w:tcW w:w="709" w:type="dxa"/>
            <w:vMerge/>
            <w:vAlign w:val="center"/>
          </w:tcPr>
          <w:p w:rsidR="00C73F64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C73F64" w:rsidRPr="006476C2" w:rsidRDefault="00C73F64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C73F64" w:rsidRPr="00233E11" w:rsidRDefault="00C73F64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C73F64" w:rsidRPr="00233E11" w:rsidRDefault="00C73F64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C73F64" w:rsidRPr="00233E11" w:rsidRDefault="00C73F64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C73F64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On camera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Memories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20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Nine to five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19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11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Body and Mind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22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Our future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Telling tales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17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True love?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Travel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16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9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Spend,spend, spend!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18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F77C2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Inspiration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8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AC2BB2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Default="00C73F64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Default="00C73F64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Default="00C73F64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C73F64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C73F64" w:rsidRPr="00024222" w:rsidRDefault="00C73F64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C73F64" w:rsidRPr="00024222" w:rsidRDefault="00C73F64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C73F64" w:rsidRPr="00024222" w:rsidRDefault="00C73F64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C73F64" w:rsidRPr="00024222" w:rsidRDefault="00C73F64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C73F64" w:rsidRPr="00024222" w:rsidRDefault="00C73F64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C73F64">
        <w:trPr>
          <w:trHeight w:val="695"/>
        </w:trPr>
        <w:tc>
          <w:tcPr>
            <w:tcW w:w="709" w:type="dxa"/>
          </w:tcPr>
          <w:p w:rsidR="00C73F64" w:rsidRDefault="00C73F64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C73F64" w:rsidRDefault="00C73F64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C73F64" w:rsidRDefault="00C73F64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169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C73F64" w:rsidRDefault="00C73F64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76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C73F64" w:rsidRDefault="00C73F64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93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C73F64" w:rsidRPr="00775135" w:rsidRDefault="00C73F64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C73F64" w:rsidRPr="00F11C3B" w:rsidRDefault="00C73F64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C73F64" w:rsidRPr="004C6260" w:rsidRDefault="00C73F64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C73F64" w:rsidRPr="004C6260" w:rsidRDefault="00C73F64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C73F64" w:rsidRPr="00B71976" w:rsidRDefault="00C73F64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29.09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C73F64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C73F64" w:rsidRPr="00BB472A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C73F64" w:rsidRPr="00C848CC" w:rsidRDefault="00C73F64" w:rsidP="00AC464D">
            <w:pPr>
              <w:rPr>
                <w:b/>
                <w:lang w:val="sr-Cyrl-CS"/>
              </w:rPr>
            </w:pPr>
          </w:p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C73F64" w:rsidRPr="00C848CC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C73F64" w:rsidRPr="00C848CC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C73F64" w:rsidRPr="00C848CC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C73F64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C73F64">
        <w:trPr>
          <w:trHeight w:val="709"/>
        </w:trPr>
        <w:tc>
          <w:tcPr>
            <w:tcW w:w="709" w:type="dxa"/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C73F64" w:rsidRPr="00F913F9" w:rsidRDefault="00C73F64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C73F64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C73F64" w:rsidRPr="00F913F9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C73F64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C73F64" w:rsidRDefault="00C73F64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C73F64" w:rsidRPr="004C6260" w:rsidRDefault="00C73F64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C73F64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142D8"/>
    <w:rsid w:val="0001663F"/>
    <w:rsid w:val="00024222"/>
    <w:rsid w:val="000A1572"/>
    <w:rsid w:val="000B471A"/>
    <w:rsid w:val="001671BD"/>
    <w:rsid w:val="001703BA"/>
    <w:rsid w:val="00181DCD"/>
    <w:rsid w:val="00184E58"/>
    <w:rsid w:val="001C5731"/>
    <w:rsid w:val="001E52F2"/>
    <w:rsid w:val="00233E11"/>
    <w:rsid w:val="002658C1"/>
    <w:rsid w:val="00271861"/>
    <w:rsid w:val="002D1F51"/>
    <w:rsid w:val="00312525"/>
    <w:rsid w:val="00342311"/>
    <w:rsid w:val="00357779"/>
    <w:rsid w:val="003A3F15"/>
    <w:rsid w:val="003A6D4C"/>
    <w:rsid w:val="003B3B71"/>
    <w:rsid w:val="003F05E3"/>
    <w:rsid w:val="00420CCD"/>
    <w:rsid w:val="00452E23"/>
    <w:rsid w:val="00490B62"/>
    <w:rsid w:val="004C4904"/>
    <w:rsid w:val="004C6260"/>
    <w:rsid w:val="00517816"/>
    <w:rsid w:val="005440A4"/>
    <w:rsid w:val="005D285F"/>
    <w:rsid w:val="006476C2"/>
    <w:rsid w:val="006569C7"/>
    <w:rsid w:val="0068258F"/>
    <w:rsid w:val="007534A8"/>
    <w:rsid w:val="0077065F"/>
    <w:rsid w:val="00775135"/>
    <w:rsid w:val="0087221F"/>
    <w:rsid w:val="008C59E0"/>
    <w:rsid w:val="008D78B3"/>
    <w:rsid w:val="00907FA1"/>
    <w:rsid w:val="00974053"/>
    <w:rsid w:val="00976A36"/>
    <w:rsid w:val="00985A2C"/>
    <w:rsid w:val="00991B03"/>
    <w:rsid w:val="009926AE"/>
    <w:rsid w:val="009C4C6A"/>
    <w:rsid w:val="00A0147C"/>
    <w:rsid w:val="00A26003"/>
    <w:rsid w:val="00A75EDC"/>
    <w:rsid w:val="00AA0D13"/>
    <w:rsid w:val="00AC2BB2"/>
    <w:rsid w:val="00AC464D"/>
    <w:rsid w:val="00AC7BD2"/>
    <w:rsid w:val="00AC7D39"/>
    <w:rsid w:val="00AD577D"/>
    <w:rsid w:val="00B05E0B"/>
    <w:rsid w:val="00B71976"/>
    <w:rsid w:val="00BA22C7"/>
    <w:rsid w:val="00BB1C7B"/>
    <w:rsid w:val="00BB1E7E"/>
    <w:rsid w:val="00BB472A"/>
    <w:rsid w:val="00C07F4D"/>
    <w:rsid w:val="00C574A7"/>
    <w:rsid w:val="00C73F64"/>
    <w:rsid w:val="00C848CC"/>
    <w:rsid w:val="00C969C4"/>
    <w:rsid w:val="00D25FC6"/>
    <w:rsid w:val="00D856C0"/>
    <w:rsid w:val="00D94E83"/>
    <w:rsid w:val="00DD4D57"/>
    <w:rsid w:val="00E66498"/>
    <w:rsid w:val="00E94FAB"/>
    <w:rsid w:val="00F04D78"/>
    <w:rsid w:val="00F05601"/>
    <w:rsid w:val="00F11C3B"/>
    <w:rsid w:val="00F40576"/>
    <w:rsid w:val="00F75BC1"/>
    <w:rsid w:val="00F77C2F"/>
    <w:rsid w:val="00F913F9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42D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811</Words>
  <Characters>4623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2014-09-29T16:44:00Z</dcterms:created>
  <dcterms:modified xsi:type="dcterms:W3CDTF">2014-09-29T16:44:00Z</dcterms:modified>
</cp:coreProperties>
</file>